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Newark and Sherwood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Newark and Sherwood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Newark and Sherwood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Newark and Sherwood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Newark and Sherwood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Newark and Sherwood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Newark and Sherwood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Newark and Sherwood is estimated to be </w:t>
      </w:r>
      <w:r w:rsidRPr="00773DF7">
        <w:rPr>
          <w:rFonts w:ascii="Libre Franklin Light" w:eastAsia="Times New Roman" w:hAnsi="Libre Franklin Light" w:cs="Calibri Light"/>
          <w:b/>
          <w:bCs/>
          <w:color w:val="C45911" w:themeColor="accent2" w:themeShade="BF"/>
        </w:rPr>
        <w:t xml:space="preserve">£1,855,713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Newark and Sherwood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Newark and Sherwood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Newark and Sherwood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Newark and Sherwood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ark and Sherwoo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Newark and Sherwood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ark and Sherwoo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Newark and Sherwood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Newark and Sherwood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ark and Sherwoo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Newark and Sherwood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Newark and Sherwood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Newark and Sherwood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Newark and Sherwood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Newark and Sherwood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Newark and Sherwood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£1,855,713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Newark and Sherwood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£30,227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£625,101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£44,780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£12,594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£23,090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£1,119,921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£1,855,713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Newark and Sherwood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Newark and Sherwood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Newark and Sherwood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Newark and Sherwood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Newark and Sherwood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Newark and Sherwood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Newark and Sherwood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Newark and Sherwood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Newark and Sherwood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Newark and Sherwood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Newark and Sherwood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Newark and Sherwood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9FB9D06-16E0-432B-9A2E-1BA92140C93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